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15885B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292A7E9B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E47BE33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4128F08D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C0E997E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72352B7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5EBC73C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AA1224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72AD859D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E53FEC3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6EB3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8B97896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2FD7532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16ABC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4F489DB7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C23D28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D67D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6AF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733703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0F67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BF02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8AF2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1F3C072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49EB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C1D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486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06B9CC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BB1F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75D85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14DDC0C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A092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A6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658A34AA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A3898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7F3A2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FC52FF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33B0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CF44E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9CCABB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E59E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CF4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0B7B823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4C54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206CC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51A6C5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E99F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454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61ACAAB7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3131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6115A0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6E879003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66704B72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E106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57E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282BD924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B4B2C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4FD35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526C84B4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608E1836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F53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510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06463BD1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643C42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8112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B2CCD0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17B1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B3994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B6F9F0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1DBA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A7A1" w14:textId="7DF6F3C0" w:rsidR="00C41F96" w:rsidRDefault="00F84E0F" w:rsidP="00B25A7B">
            <w:pPr>
              <w:pStyle w:val="Untertitel"/>
            </w:pPr>
            <w:r>
              <w:t>-</w:t>
            </w:r>
          </w:p>
        </w:tc>
      </w:tr>
      <w:tr w:rsidR="00C41F96" w14:paraId="07B6C5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4E40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DA103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6199C346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B49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2984" w14:textId="4025B8A3" w:rsidR="00C41F96" w:rsidRDefault="00F84E0F" w:rsidP="00B25A7B">
            <w:pPr>
              <w:pStyle w:val="Untertitel"/>
            </w:pPr>
            <w:r>
              <w:t>008/2025</w:t>
            </w:r>
          </w:p>
          <w:p w14:paraId="152FB0AE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62E539E1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0EEA6AB2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2EE09A6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520BEF1A" w14:textId="69394A51" w:rsidR="00C41F96" w:rsidRDefault="00F84E0F" w:rsidP="00121EB9">
            <w:pPr>
              <w:pStyle w:val="KeinLeerraum"/>
              <w:ind w:left="82"/>
            </w:pPr>
            <w:r>
              <w:t>B</w:t>
            </w:r>
            <w:r w:rsidRPr="00F84E0F">
              <w:t>eschaffung eines TLF3000-W</w:t>
            </w:r>
          </w:p>
        </w:tc>
      </w:tr>
      <w:tr w:rsidR="00C41F96" w14:paraId="0752F963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798F3E39" w14:textId="55E4F3B8" w:rsidR="00C41F96" w:rsidRDefault="00C41F96" w:rsidP="00121EB9">
            <w:pPr>
              <w:pStyle w:val="KeinLeerraum"/>
              <w:ind w:left="82"/>
            </w:pPr>
          </w:p>
        </w:tc>
      </w:tr>
    </w:tbl>
    <w:p w14:paraId="1535F501" w14:textId="77777777" w:rsidR="00C41F96" w:rsidRDefault="00C41F96" w:rsidP="00C41F96">
      <w:pPr>
        <w:ind w:firstLine="0"/>
      </w:pPr>
    </w:p>
    <w:p w14:paraId="5204D704" w14:textId="60E25B6E" w:rsidR="00C41F96" w:rsidRDefault="00C41F96" w:rsidP="00C41F96">
      <w:pPr>
        <w:ind w:firstLine="0"/>
      </w:pPr>
      <w:r>
        <w:t xml:space="preserve">Anfrage zur Abgabe eines Angebotes vom </w:t>
      </w:r>
      <w:r w:rsidR="00F84E0F">
        <w:t>28.05.2026</w:t>
      </w:r>
    </w:p>
    <w:p w14:paraId="1EB9A260" w14:textId="77777777" w:rsidR="008809BF" w:rsidRDefault="008809BF" w:rsidP="008809BF">
      <w:pPr>
        <w:pStyle w:val="KeinLeerraum"/>
      </w:pPr>
    </w:p>
    <w:p w14:paraId="52970242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063E7F76" w14:textId="77777777" w:rsidR="00C41F96" w:rsidRPr="00C41F96" w:rsidRDefault="00C41F96" w:rsidP="00C41F96">
      <w:pPr>
        <w:pStyle w:val="KeinLeerraum"/>
      </w:pPr>
    </w:p>
    <w:p w14:paraId="26AC9169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45531DD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0ABCF5E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7A3F06F6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5EFB05F3" w14:textId="77777777" w:rsidR="00C335AF" w:rsidRDefault="00554B19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5F201B69" w14:textId="77777777" w:rsidR="00C335AF" w:rsidRDefault="00554B19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6DC866B4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C19063F" w14:textId="77777777" w:rsidR="00C335AF" w:rsidRDefault="00554B19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2711664C" w14:textId="77777777" w:rsidR="00C335AF" w:rsidRDefault="00554B19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618E290E" w14:textId="77777777" w:rsidR="00C335AF" w:rsidRDefault="00C335AF" w:rsidP="00C41F96">
      <w:pPr>
        <w:pStyle w:val="KeinLeerraum"/>
      </w:pPr>
    </w:p>
    <w:p w14:paraId="25C9E7D0" w14:textId="77777777" w:rsidR="00387A5D" w:rsidRDefault="00554B19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DCED55A" w14:textId="77777777" w:rsidR="00CA1398" w:rsidRDefault="00CA1398" w:rsidP="00AC2585">
      <w:pPr>
        <w:spacing w:before="0" w:after="0"/>
        <w:ind w:left="284" w:hanging="284"/>
      </w:pPr>
    </w:p>
    <w:p w14:paraId="12DBBFC8" w14:textId="77777777" w:rsidR="00387A5D" w:rsidRDefault="00554B19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13590638" w14:textId="77777777" w:rsidR="001F2936" w:rsidRDefault="00554B19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59504C69" w14:textId="77777777" w:rsidR="001F2936" w:rsidRDefault="00554B19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78904F94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5349CF22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19C3A9F" w14:textId="77777777" w:rsidR="00AC2585" w:rsidRDefault="00554B19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181B57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0DECD7A0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181C3A14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5218DE1B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1F0D8881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53A7668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0EDD60CE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5DD77D53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2EEFC5BA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3F812B9D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597304F8" w14:textId="77777777" w:rsidR="009E05CD" w:rsidRDefault="00554B19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2C927D41" w14:textId="77777777" w:rsidR="009E05CD" w:rsidRDefault="00554B19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ADBF451" w14:textId="77777777" w:rsidR="009E05CD" w:rsidRDefault="00554B19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333888C4" w14:textId="77777777" w:rsidR="009E05CD" w:rsidRDefault="00554B19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1AE389AB" w14:textId="77777777" w:rsidR="009E05CD" w:rsidRDefault="009E05CD" w:rsidP="009E05CD">
      <w:pPr>
        <w:spacing w:before="0" w:after="0"/>
        <w:ind w:left="284" w:firstLine="0"/>
      </w:pPr>
    </w:p>
    <w:p w14:paraId="26251D05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78D70F9F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6D7F398D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44CFBA8D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70349573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2C566200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08FA7258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0B01535E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4CE7F5DE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79D032BE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43378ED8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456FDCFE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6F7DE505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4BC7EE79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01462F6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39254A6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66A39BB1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2D98CC70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9E7B72F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96B5F64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17374696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8724" w14:textId="77777777" w:rsidR="0034515C" w:rsidRDefault="0034515C" w:rsidP="00B3223D">
      <w:pPr>
        <w:spacing w:after="0" w:line="240" w:lineRule="auto"/>
      </w:pPr>
      <w:r>
        <w:separator/>
      </w:r>
    </w:p>
  </w:endnote>
  <w:endnote w:type="continuationSeparator" w:id="0">
    <w:p w14:paraId="560A829B" w14:textId="77777777" w:rsidR="0034515C" w:rsidRDefault="0034515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061A4188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CB9C0" w14:textId="77777777" w:rsidR="0034515C" w:rsidRDefault="0034515C" w:rsidP="00B3223D">
      <w:pPr>
        <w:spacing w:after="0" w:line="240" w:lineRule="auto"/>
      </w:pPr>
      <w:r>
        <w:separator/>
      </w:r>
    </w:p>
  </w:footnote>
  <w:footnote w:type="continuationSeparator" w:id="0">
    <w:p w14:paraId="3073C44B" w14:textId="77777777" w:rsidR="0034515C" w:rsidRDefault="0034515C" w:rsidP="00B3223D">
      <w:pPr>
        <w:spacing w:after="0" w:line="240" w:lineRule="auto"/>
      </w:pPr>
      <w:r>
        <w:continuationSeparator/>
      </w:r>
    </w:p>
  </w:footnote>
  <w:footnote w:id="1">
    <w:p w14:paraId="16F437BE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74F4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2BC770F6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14385074">
    <w:abstractNumId w:val="2"/>
  </w:num>
  <w:num w:numId="2" w16cid:durableId="2081780864">
    <w:abstractNumId w:val="7"/>
  </w:num>
  <w:num w:numId="3" w16cid:durableId="1033338095">
    <w:abstractNumId w:val="0"/>
  </w:num>
  <w:num w:numId="4" w16cid:durableId="437454271">
    <w:abstractNumId w:val="7"/>
    <w:lvlOverride w:ilvl="0">
      <w:startOverride w:val="1"/>
    </w:lvlOverride>
  </w:num>
  <w:num w:numId="5" w16cid:durableId="1044064563">
    <w:abstractNumId w:val="7"/>
    <w:lvlOverride w:ilvl="0">
      <w:startOverride w:val="1"/>
    </w:lvlOverride>
  </w:num>
  <w:num w:numId="6" w16cid:durableId="1753161608">
    <w:abstractNumId w:val="13"/>
  </w:num>
  <w:num w:numId="7" w16cid:durableId="1791511791">
    <w:abstractNumId w:val="5"/>
  </w:num>
  <w:num w:numId="8" w16cid:durableId="2093814551">
    <w:abstractNumId w:val="6"/>
  </w:num>
  <w:num w:numId="9" w16cid:durableId="708337472">
    <w:abstractNumId w:val="11"/>
  </w:num>
  <w:num w:numId="10" w16cid:durableId="2031451155">
    <w:abstractNumId w:val="8"/>
  </w:num>
  <w:num w:numId="11" w16cid:durableId="321741534">
    <w:abstractNumId w:val="12"/>
  </w:num>
  <w:num w:numId="12" w16cid:durableId="1091195369">
    <w:abstractNumId w:val="9"/>
  </w:num>
  <w:num w:numId="13" w16cid:durableId="687680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7452118">
    <w:abstractNumId w:val="10"/>
  </w:num>
  <w:num w:numId="15" w16cid:durableId="5311931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661655">
    <w:abstractNumId w:val="4"/>
  </w:num>
  <w:num w:numId="17" w16cid:durableId="1017657279">
    <w:abstractNumId w:val="3"/>
  </w:num>
  <w:num w:numId="18" w16cid:durableId="880246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8HrTpg+auP/XiGT6R4xvH+Ew5Ov3ZCHUBLqUftrUuczDN1w2O57X3Kph/pfpLrM6b78u61PopC4aEUNht4aOEw==" w:salt="GfFz0DVyXh2g1PmcMZCr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15C"/>
    <w:rsid w:val="000002EF"/>
    <w:rsid w:val="000055FA"/>
    <w:rsid w:val="00014958"/>
    <w:rsid w:val="00061D50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E0EF3"/>
    <w:rsid w:val="002E471C"/>
    <w:rsid w:val="002E6E01"/>
    <w:rsid w:val="003143E1"/>
    <w:rsid w:val="003244E8"/>
    <w:rsid w:val="003333F2"/>
    <w:rsid w:val="00333422"/>
    <w:rsid w:val="0034515C"/>
    <w:rsid w:val="00353999"/>
    <w:rsid w:val="00387A5D"/>
    <w:rsid w:val="00392B14"/>
    <w:rsid w:val="003A3D95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54B19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06512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84E0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C7B6F"/>
  <w15:docId w15:val="{0A79AF04-861A-449C-824B-BFB86B49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2-Vordrucke-Vorlagen\3%20Vorlagen%20VgV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697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Kaiser</dc:creator>
  <cp:lastModifiedBy>Linda Kaiser</cp:lastModifiedBy>
  <cp:revision>3</cp:revision>
  <dcterms:created xsi:type="dcterms:W3CDTF">2026-05-26T09:18:00Z</dcterms:created>
  <dcterms:modified xsi:type="dcterms:W3CDTF">2026-05-26T09:19:00Z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